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304F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4D5304F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D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E" w14:textId="446D329C" w:rsidR="00C44B8B" w:rsidRPr="00C56F68" w:rsidRDefault="00B03D05" w:rsidP="00497B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3D05">
              <w:rPr>
                <w:b/>
                <w:sz w:val="26"/>
                <w:szCs w:val="26"/>
              </w:rPr>
              <w:t>202A_</w:t>
            </w:r>
            <w:r w:rsidR="00104DB6">
              <w:rPr>
                <w:b/>
                <w:sz w:val="26"/>
                <w:szCs w:val="26"/>
              </w:rPr>
              <w:t>241</w:t>
            </w:r>
            <w:bookmarkStart w:id="0" w:name="_GoBack"/>
            <w:bookmarkEnd w:id="0"/>
          </w:p>
        </w:tc>
      </w:tr>
      <w:tr w:rsidR="00A67559" w:rsidRPr="00AD3C21" w14:paraId="4D53050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0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1" w14:textId="51E832B5" w:rsidR="00A67559" w:rsidRPr="00B03D05" w:rsidRDefault="00117D0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17D08">
              <w:rPr>
                <w:b/>
                <w:sz w:val="26"/>
                <w:szCs w:val="26"/>
                <w:lang w:val="en-US"/>
              </w:rPr>
              <w:t>2327033</w:t>
            </w:r>
          </w:p>
        </w:tc>
      </w:tr>
    </w:tbl>
    <w:p w14:paraId="4D53050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4D53050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D53050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D53050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D53050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D530508" w14:textId="77777777" w:rsidR="00C44B8B" w:rsidRPr="00CB6078" w:rsidRDefault="00C44B8B" w:rsidP="00C44B8B"/>
    <w:p w14:paraId="4D530509" w14:textId="77777777" w:rsidR="00C44B8B" w:rsidRPr="00CB6078" w:rsidRDefault="00C44B8B" w:rsidP="00C44B8B"/>
    <w:p w14:paraId="4D53050A" w14:textId="77777777" w:rsidR="00C44B8B" w:rsidRPr="00CB6078" w:rsidRDefault="00C44B8B" w:rsidP="00C44B8B"/>
    <w:p w14:paraId="4D53050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D53050C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4D53050D" w14:textId="6692F7DD" w:rsidR="00612811" w:rsidRPr="006523A8" w:rsidRDefault="00CC175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17D08" w:rsidRPr="00117D08">
        <w:rPr>
          <w:b/>
          <w:sz w:val="26"/>
          <w:szCs w:val="26"/>
        </w:rPr>
        <w:t>Комплект крепежа к анк</w:t>
      </w:r>
      <w:r w:rsidR="00497B6B">
        <w:rPr>
          <w:b/>
          <w:sz w:val="26"/>
          <w:szCs w:val="26"/>
        </w:rPr>
        <w:t>ерной</w:t>
      </w:r>
      <w:r w:rsidR="00117D08" w:rsidRPr="00117D08">
        <w:rPr>
          <w:b/>
          <w:sz w:val="26"/>
          <w:szCs w:val="26"/>
        </w:rPr>
        <w:t xml:space="preserve"> оп</w:t>
      </w:r>
      <w:r w:rsidR="00497B6B">
        <w:rPr>
          <w:b/>
          <w:sz w:val="26"/>
          <w:szCs w:val="26"/>
        </w:rPr>
        <w:t>оре</w:t>
      </w:r>
      <w:r w:rsidR="00117D08" w:rsidRPr="00117D08">
        <w:rPr>
          <w:b/>
          <w:sz w:val="26"/>
          <w:szCs w:val="26"/>
        </w:rPr>
        <w:t xml:space="preserve"> 130108-00010</w:t>
      </w:r>
      <w:r>
        <w:rPr>
          <w:b/>
          <w:sz w:val="26"/>
          <w:szCs w:val="26"/>
        </w:rPr>
        <w:t>)</w:t>
      </w:r>
      <w:r w:rsidR="00DC60C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6523A8">
        <w:rPr>
          <w:b/>
          <w:sz w:val="26"/>
          <w:szCs w:val="26"/>
        </w:rPr>
        <w:t xml:space="preserve"> </w:t>
      </w:r>
      <w:r w:rsidR="00AA670B" w:rsidRPr="00DC60C1">
        <w:rPr>
          <w:b/>
          <w:sz w:val="26"/>
          <w:szCs w:val="26"/>
          <w:u w:val="single"/>
        </w:rPr>
        <w:t>202</w:t>
      </w:r>
      <w:r w:rsidR="00AA670B" w:rsidRPr="00DC60C1">
        <w:rPr>
          <w:b/>
          <w:sz w:val="26"/>
          <w:szCs w:val="26"/>
          <w:u w:val="single"/>
          <w:lang w:val="en-US"/>
        </w:rPr>
        <w:t>A</w:t>
      </w:r>
    </w:p>
    <w:p w14:paraId="4D53050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D53050F" w14:textId="16BE419A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76662842" w14:textId="2F3BC34F" w:rsidR="00117D08" w:rsidRPr="00A67559" w:rsidRDefault="00117D08" w:rsidP="00500A3D">
      <w:pPr>
        <w:pStyle w:val="ad"/>
        <w:tabs>
          <w:tab w:val="left" w:pos="993"/>
        </w:tabs>
        <w:spacing w:line="276" w:lineRule="auto"/>
        <w:ind w:left="0" w:firstLine="709"/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2209979" wp14:editId="251C7750">
            <wp:simplePos x="0" y="0"/>
            <wp:positionH relativeFrom="column">
              <wp:posOffset>1025525</wp:posOffset>
            </wp:positionH>
            <wp:positionV relativeFrom="paragraph">
              <wp:posOffset>488950</wp:posOffset>
            </wp:positionV>
            <wp:extent cx="3874770" cy="2600325"/>
            <wp:effectExtent l="0" t="0" r="0" b="9525"/>
            <wp:wrapTopAndBottom/>
            <wp:docPr id="3" name="Рисунок 3" descr="&amp;Kcy;&amp;ocy;&amp;mcy;&amp;pcy;&amp;lcy;&amp;iecy;&amp;kcy;&amp;tcy; &amp;kcy;&amp;rcy;&amp;iecy;&amp;pcy;&amp;iecy;&amp;zhcy;&amp;acy; &amp;kcy; &amp;acy;&amp;ncy;&amp;kcy;&amp;iecy;&amp;rcy;&amp;ncy;&amp;ycy;&amp;mcy; &amp;ocy;&amp;pcy;&amp;ocy;&amp;rcy;&amp;acy;&amp;m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ocy;&amp;mcy;&amp;pcy;&amp;lcy;&amp;iecy;&amp;kcy;&amp;tcy; &amp;kcy;&amp;rcy;&amp;iecy;&amp;pcy;&amp;iecy;&amp;zhcy;&amp;acy; &amp;kcy; &amp;acy;&amp;ncy;&amp;kcy;&amp;iecy;&amp;rcy;&amp;ncy;&amp;ycy;&amp;mcy; &amp;ocy;&amp;pcy;&amp;ocy;&amp;rcy;&amp;acy;&amp;m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77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7D08">
        <w:rPr>
          <w:sz w:val="24"/>
          <w:szCs w:val="24"/>
        </w:rPr>
        <w:t>Комплект крепежа 130108-00010 к анкерным опорам</w:t>
      </w:r>
      <w:r>
        <w:rPr>
          <w:sz w:val="24"/>
          <w:szCs w:val="24"/>
        </w:rPr>
        <w:t xml:space="preserve"> </w:t>
      </w:r>
      <w:r w:rsidRPr="00117D08">
        <w:rPr>
          <w:sz w:val="24"/>
          <w:szCs w:val="24"/>
        </w:rPr>
        <w:t>изготовлен для крепления на опорах ЛЭП</w:t>
      </w:r>
      <w:r>
        <w:rPr>
          <w:sz w:val="24"/>
          <w:szCs w:val="24"/>
        </w:rPr>
        <w:t xml:space="preserve"> </w:t>
      </w:r>
      <w:r w:rsidRPr="00117D08">
        <w:rPr>
          <w:sz w:val="24"/>
          <w:szCs w:val="24"/>
        </w:rPr>
        <w:t>устройств подвески муфты и намотки подвесного ОК, а также каркаса для намотки запаса ОК.</w:t>
      </w:r>
    </w:p>
    <w:p w14:paraId="4D530512" w14:textId="7B8027BD" w:rsidR="00A305DC" w:rsidRDefault="00117D08" w:rsidP="00500A3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5C6D016" wp14:editId="68610A7F">
            <wp:extent cx="3286125" cy="1776089"/>
            <wp:effectExtent l="0" t="0" r="0" b="0"/>
            <wp:docPr id="4" name="Рисунок 4" descr="http://www.skomplekt.com/mag/6/img/4390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komplekt.com/mag/6/img/43908_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414" cy="1783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0F43E" w14:textId="77777777" w:rsidR="00117D08" w:rsidRPr="00117D08" w:rsidRDefault="00117D08" w:rsidP="00500A3D">
      <w:pPr>
        <w:numPr>
          <w:ilvl w:val="0"/>
          <w:numId w:val="12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117D08">
        <w:rPr>
          <w:sz w:val="24"/>
          <w:szCs w:val="24"/>
        </w:rPr>
        <w:t>Скоба.</w:t>
      </w:r>
    </w:p>
    <w:p w14:paraId="5696B45B" w14:textId="77777777" w:rsidR="00117D08" w:rsidRPr="00117D08" w:rsidRDefault="00117D08" w:rsidP="00500A3D">
      <w:pPr>
        <w:numPr>
          <w:ilvl w:val="0"/>
          <w:numId w:val="12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117D08">
        <w:rPr>
          <w:sz w:val="24"/>
          <w:szCs w:val="24"/>
        </w:rPr>
        <w:t>Прихват.</w:t>
      </w:r>
    </w:p>
    <w:p w14:paraId="6E91EBFC" w14:textId="77777777" w:rsidR="00117D08" w:rsidRPr="00117D08" w:rsidRDefault="00117D08" w:rsidP="00117D08">
      <w:pPr>
        <w:numPr>
          <w:ilvl w:val="0"/>
          <w:numId w:val="12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117D08">
        <w:rPr>
          <w:sz w:val="24"/>
          <w:szCs w:val="24"/>
        </w:rPr>
        <w:t>Болты.</w:t>
      </w:r>
    </w:p>
    <w:p w14:paraId="0555437F" w14:textId="35CBF013" w:rsidR="00117D08" w:rsidRPr="00117D08" w:rsidRDefault="00117D08" w:rsidP="00117D08">
      <w:pPr>
        <w:numPr>
          <w:ilvl w:val="0"/>
          <w:numId w:val="12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117D08">
        <w:rPr>
          <w:sz w:val="24"/>
          <w:szCs w:val="24"/>
        </w:rPr>
        <w:t>Гайки.</w:t>
      </w:r>
    </w:p>
    <w:p w14:paraId="4D530513" w14:textId="2C8B910D" w:rsidR="00256EF3" w:rsidRDefault="00516725" w:rsidP="00516725">
      <w:pPr>
        <w:pStyle w:val="ad"/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16725">
        <w:rPr>
          <w:sz w:val="24"/>
          <w:szCs w:val="24"/>
        </w:rPr>
        <w:lastRenderedPageBreak/>
        <w:t>Технические характеристики комплекта крепежа</w:t>
      </w:r>
    </w:p>
    <w:p w14:paraId="4CDE7930" w14:textId="77777777" w:rsidR="00516725" w:rsidRDefault="0051672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DDC0094" w14:textId="681830FB" w:rsidR="00516725" w:rsidRDefault="00516725" w:rsidP="00500A3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516725">
        <w:rPr>
          <w:noProof/>
          <w:sz w:val="24"/>
          <w:szCs w:val="24"/>
        </w:rPr>
        <w:drawing>
          <wp:inline distT="0" distB="0" distL="0" distR="0" wp14:anchorId="63F07723" wp14:editId="2970D13F">
            <wp:extent cx="4638675" cy="1590675"/>
            <wp:effectExtent l="0" t="0" r="9525" b="9525"/>
            <wp:docPr id="5" name="Рисунок 5" descr="C:\Users\Karasyuk.AA\Desktop\01_te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Karasyuk.AA\Desktop\01_teh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DDD02" w14:textId="77777777" w:rsidR="00516725" w:rsidRPr="00516725" w:rsidRDefault="00516725" w:rsidP="0051672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ind w:left="750"/>
        <w:textAlignment w:val="top"/>
        <w:rPr>
          <w:vanish/>
        </w:rPr>
      </w:pPr>
      <w:r w:rsidRPr="00516725">
        <w:rPr>
          <w:vanish/>
        </w:rPr>
        <w:t>L</w:t>
      </w:r>
      <w:r w:rsidRPr="00516725">
        <w:rPr>
          <w:vanish/>
          <w:vertAlign w:val="subscript"/>
        </w:rPr>
        <w:t>1</w:t>
      </w:r>
      <w:r w:rsidRPr="00516725">
        <w:rPr>
          <w:vanish/>
        </w:rPr>
        <w:t> = 250 мм</w:t>
      </w:r>
    </w:p>
    <w:p w14:paraId="3B846620" w14:textId="77777777" w:rsidR="00516725" w:rsidRPr="00516725" w:rsidRDefault="00516725" w:rsidP="0051672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ind w:left="750"/>
        <w:textAlignment w:val="top"/>
        <w:rPr>
          <w:vanish/>
        </w:rPr>
      </w:pPr>
      <w:r w:rsidRPr="00516725">
        <w:rPr>
          <w:vanish/>
        </w:rPr>
        <w:t>L</w:t>
      </w:r>
      <w:r w:rsidRPr="00516725">
        <w:rPr>
          <w:vanish/>
          <w:vertAlign w:val="subscript"/>
        </w:rPr>
        <w:t>2</w:t>
      </w:r>
      <w:r w:rsidRPr="00516725">
        <w:rPr>
          <w:vanish/>
        </w:rPr>
        <w:t> = 195 мм</w:t>
      </w:r>
    </w:p>
    <w:p w14:paraId="614EAFA4" w14:textId="77777777" w:rsidR="00516725" w:rsidRPr="00516725" w:rsidRDefault="00516725" w:rsidP="00516725">
      <w:pPr>
        <w:shd w:val="clear" w:color="auto" w:fill="FFFFFF"/>
        <w:spacing w:before="100" w:beforeAutospacing="1" w:after="75"/>
        <w:ind w:left="255" w:firstLine="0"/>
        <w:textAlignment w:val="top"/>
        <w:rPr>
          <w:vanish/>
        </w:rPr>
      </w:pPr>
      <w:r w:rsidRPr="00516725">
        <w:rPr>
          <w:vanish/>
        </w:rPr>
        <w:t> </w:t>
      </w:r>
    </w:p>
    <w:p w14:paraId="22B51480" w14:textId="77777777" w:rsidR="00516725" w:rsidRPr="00516725" w:rsidRDefault="00516725" w:rsidP="00516725">
      <w:pPr>
        <w:shd w:val="clear" w:color="auto" w:fill="FFFFFF"/>
        <w:spacing w:before="100" w:beforeAutospacing="1" w:after="75"/>
        <w:ind w:left="255" w:firstLine="0"/>
        <w:textAlignment w:val="top"/>
        <w:rPr>
          <w:vanish/>
        </w:rPr>
      </w:pPr>
      <w:r w:rsidRPr="00516725">
        <w:rPr>
          <w:vanish/>
        </w:rPr>
        <w:t>Вес комплекта – 1,4 кг</w:t>
      </w:r>
    </w:p>
    <w:p w14:paraId="031BF7E3" w14:textId="77777777" w:rsidR="00516725" w:rsidRDefault="0051672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1CB01B1" w14:textId="77777777" w:rsidR="00516725" w:rsidRPr="00516725" w:rsidRDefault="00516725" w:rsidP="0051672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750"/>
        <w:textAlignment w:val="top"/>
        <w:rPr>
          <w:vanish/>
        </w:rPr>
      </w:pPr>
      <w:r w:rsidRPr="00516725">
        <w:rPr>
          <w:vanish/>
        </w:rPr>
        <w:t>L</w:t>
      </w:r>
      <w:r w:rsidRPr="00516725">
        <w:rPr>
          <w:vanish/>
          <w:vertAlign w:val="subscript"/>
        </w:rPr>
        <w:t>1</w:t>
      </w:r>
      <w:r w:rsidRPr="00516725">
        <w:rPr>
          <w:vanish/>
        </w:rPr>
        <w:t> = 250 мм</w:t>
      </w:r>
    </w:p>
    <w:p w14:paraId="640C9A4C" w14:textId="77777777" w:rsidR="00516725" w:rsidRPr="00516725" w:rsidRDefault="00516725" w:rsidP="0051672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750"/>
        <w:textAlignment w:val="top"/>
        <w:rPr>
          <w:vanish/>
        </w:rPr>
      </w:pPr>
      <w:r w:rsidRPr="00516725">
        <w:rPr>
          <w:vanish/>
        </w:rPr>
        <w:t>L</w:t>
      </w:r>
      <w:r w:rsidRPr="00516725">
        <w:rPr>
          <w:vanish/>
          <w:vertAlign w:val="subscript"/>
        </w:rPr>
        <w:t>2</w:t>
      </w:r>
      <w:r w:rsidRPr="00516725">
        <w:rPr>
          <w:vanish/>
        </w:rPr>
        <w:t> = 195 мм</w:t>
      </w:r>
    </w:p>
    <w:p w14:paraId="5426219C" w14:textId="77777777" w:rsidR="00516725" w:rsidRPr="00516725" w:rsidRDefault="00516725" w:rsidP="00516725">
      <w:pPr>
        <w:pStyle w:val="ad"/>
        <w:numPr>
          <w:ilvl w:val="0"/>
          <w:numId w:val="14"/>
        </w:numPr>
        <w:shd w:val="clear" w:color="auto" w:fill="FFFFFF"/>
        <w:spacing w:before="100" w:beforeAutospacing="1" w:after="75"/>
        <w:textAlignment w:val="top"/>
        <w:rPr>
          <w:vanish/>
        </w:rPr>
      </w:pPr>
      <w:r w:rsidRPr="00516725">
        <w:rPr>
          <w:vanish/>
        </w:rPr>
        <w:t>Вес комплекта – 1,4 кг</w:t>
      </w:r>
    </w:p>
    <w:p w14:paraId="1F0716E3" w14:textId="706BBED1" w:rsidR="00516725" w:rsidRPr="00516725" w:rsidRDefault="00516725" w:rsidP="0051672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516725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516725">
        <w:rPr>
          <w:sz w:val="24"/>
          <w:szCs w:val="24"/>
        </w:rPr>
        <w:t>L1 = 250 мм</w:t>
      </w:r>
    </w:p>
    <w:p w14:paraId="65B52478" w14:textId="70845654" w:rsidR="00516725" w:rsidRPr="00516725" w:rsidRDefault="00516725" w:rsidP="0051672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516725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516725">
        <w:rPr>
          <w:sz w:val="24"/>
          <w:szCs w:val="24"/>
        </w:rPr>
        <w:t>L2 = 195 мм</w:t>
      </w:r>
    </w:p>
    <w:p w14:paraId="71450AD9" w14:textId="77777777" w:rsidR="00516725" w:rsidRPr="00516725" w:rsidRDefault="00516725" w:rsidP="0051672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E037E3" w14:textId="00BE1F52" w:rsidR="00516725" w:rsidRDefault="00516725" w:rsidP="0051672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516725">
        <w:rPr>
          <w:sz w:val="24"/>
          <w:szCs w:val="24"/>
        </w:rPr>
        <w:t>Вес комплекта – 1,4 кг</w:t>
      </w:r>
    </w:p>
    <w:p w14:paraId="2E9F16EB" w14:textId="77777777" w:rsidR="00516725" w:rsidRPr="00CB6078" w:rsidRDefault="0051672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53051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D530515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4D530516" w14:textId="77777777" w:rsidR="00CB1895" w:rsidRPr="00A24900" w:rsidRDefault="00CB1895" w:rsidP="00CB1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4D530517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530518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530519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D53051A" w14:textId="7B2A25E1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7077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53051B" w14:textId="570BF3AD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87077C">
        <w:rPr>
          <w:sz w:val="24"/>
          <w:szCs w:val="24"/>
        </w:rPr>
        <w:t>ПАО</w:t>
      </w:r>
      <w:r w:rsidRPr="00A24900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D53051C" w14:textId="32587FE0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7077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53051D" w14:textId="7D7D0C5E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7077C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557E3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4D53051E" w14:textId="154D45BE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26921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D53051F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4D530520" w14:textId="42C6106E" w:rsidR="00DE0C6D" w:rsidRPr="00F64720" w:rsidRDefault="00843900" w:rsidP="00CB18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87077C">
        <w:rPr>
          <w:sz w:val="24"/>
          <w:szCs w:val="24"/>
        </w:rPr>
        <w:t>ПАО</w:t>
      </w:r>
      <w:r w:rsidR="00F64720" w:rsidRPr="00F64720">
        <w:rPr>
          <w:sz w:val="24"/>
          <w:szCs w:val="24"/>
        </w:rPr>
        <w:t xml:space="preserve"> «МРСК Центра» обязан предоставить в составе своего предложения </w:t>
      </w:r>
      <w:r w:rsidR="00F64720" w:rsidRPr="00F64720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4D530522" w14:textId="4E4FA365" w:rsidR="00F612AC" w:rsidRPr="00117D08" w:rsidRDefault="00843900" w:rsidP="00117D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4D530523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4D530524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4D530525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D530526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4D530527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D530528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D530529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4D53052A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4D53052B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4213E6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4D53052C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53052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D53052E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4213E6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D53052F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530530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D530531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4D530532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530533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4213E6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14:paraId="4D530534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4D530535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4D530536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D530537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4D53053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4D53053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4D53053A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D53053B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4D53053C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D53053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D53053E" w14:textId="68A4058B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7077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D53053F" w14:textId="77777777" w:rsidR="00562D55" w:rsidRPr="004213E6" w:rsidRDefault="0029774B" w:rsidP="004213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530540" w14:textId="77777777" w:rsidR="001D6900" w:rsidRPr="00CB6078" w:rsidRDefault="001D6900" w:rsidP="00451C4D">
      <w:pPr>
        <w:rPr>
          <w:sz w:val="26"/>
          <w:szCs w:val="26"/>
        </w:rPr>
      </w:pPr>
    </w:p>
    <w:p w14:paraId="4D530541" w14:textId="77777777" w:rsidR="004A2665" w:rsidRPr="00CB6078" w:rsidRDefault="004A2665" w:rsidP="00451C4D">
      <w:pPr>
        <w:rPr>
          <w:sz w:val="26"/>
          <w:szCs w:val="26"/>
        </w:rPr>
      </w:pPr>
    </w:p>
    <w:p w14:paraId="4D530542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D53054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D53054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C51B1" w14:textId="77777777" w:rsidR="00915E80" w:rsidRDefault="00915E80">
      <w:r>
        <w:separator/>
      </w:r>
    </w:p>
  </w:endnote>
  <w:endnote w:type="continuationSeparator" w:id="0">
    <w:p w14:paraId="251F8335" w14:textId="77777777" w:rsidR="00915E80" w:rsidRDefault="00915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5A374" w14:textId="77777777" w:rsidR="00915E80" w:rsidRDefault="00915E80">
      <w:r>
        <w:separator/>
      </w:r>
    </w:p>
  </w:footnote>
  <w:footnote w:type="continuationSeparator" w:id="0">
    <w:p w14:paraId="70CC023D" w14:textId="77777777" w:rsidR="00915E80" w:rsidRDefault="00915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3054D" w14:textId="77777777" w:rsidR="00AD7048" w:rsidRDefault="00783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53054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90481E"/>
    <w:multiLevelType w:val="multilevel"/>
    <w:tmpl w:val="E954F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43524A5"/>
    <w:multiLevelType w:val="multilevel"/>
    <w:tmpl w:val="14F68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862A03"/>
    <w:multiLevelType w:val="multilevel"/>
    <w:tmpl w:val="EA4CF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6"/>
  </w:num>
  <w:num w:numId="5">
    <w:abstractNumId w:val="13"/>
  </w:num>
  <w:num w:numId="6">
    <w:abstractNumId w:val="9"/>
  </w:num>
  <w:num w:numId="7">
    <w:abstractNumId w:val="7"/>
  </w:num>
  <w:num w:numId="8">
    <w:abstractNumId w:val="3"/>
  </w:num>
  <w:num w:numId="9">
    <w:abstractNumId w:val="8"/>
  </w:num>
  <w:num w:numId="10">
    <w:abstractNumId w:val="2"/>
  </w:num>
  <w:num w:numId="11">
    <w:abstractNumId w:val="11"/>
  </w:num>
  <w:num w:numId="12">
    <w:abstractNumId w:val="4"/>
  </w:num>
  <w:num w:numId="13">
    <w:abstractNumId w:val="1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0BA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DB6"/>
    <w:rsid w:val="00104E1F"/>
    <w:rsid w:val="00106130"/>
    <w:rsid w:val="00106731"/>
    <w:rsid w:val="00107271"/>
    <w:rsid w:val="00115340"/>
    <w:rsid w:val="00117D08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E6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EF3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D56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AD4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3E6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47CD4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B6B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0A3D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6725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E36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002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A8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F2C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2FF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9D7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921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077C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797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E80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25B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D0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F68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895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36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0C1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A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12E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51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8B1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304FC"/>
  <w15:docId w15:val="{032DEDA4-16E1-4FD5-9F3A-05D48CA0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0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48870">
              <w:marLeft w:val="225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7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19328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2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8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30454">
              <w:marLeft w:val="225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1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00963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6405">
              <w:marLeft w:val="225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2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8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6263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6020">
              <w:marLeft w:val="225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83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26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38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88051-A469-4EB8-8E0A-36138894FE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57085-9486-46FC-97EF-4E8F950B76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AAD7DAB-8691-4775-ABDE-5F1B46469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97A9A4-4704-4B87-8D93-5684D3B46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40</TotalTime>
  <Pages>1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8059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7</cp:revision>
  <cp:lastPrinted>2010-09-30T13:29:00Z</cp:lastPrinted>
  <dcterms:created xsi:type="dcterms:W3CDTF">2015-10-02T11:43:00Z</dcterms:created>
  <dcterms:modified xsi:type="dcterms:W3CDTF">2015-10-08T10:51:00Z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